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66D7C040" w:rsidR="00790720" w:rsidRDefault="00242481" w:rsidP="004B0679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</w:t>
      </w:r>
      <w:r w:rsidR="00C517AC">
        <w:rPr>
          <w:rFonts w:cs="Arial"/>
          <w:sz w:val="44"/>
          <w:szCs w:val="44"/>
        </w:rPr>
        <w:t>4</w:t>
      </w:r>
      <w:r w:rsidR="0079510E">
        <w:rPr>
          <w:rFonts w:cs="Arial"/>
          <w:sz w:val="44"/>
          <w:szCs w:val="44"/>
        </w:rPr>
        <w:t xml:space="preserve">: </w:t>
      </w:r>
      <w:r w:rsidR="00C517AC">
        <w:rPr>
          <w:rFonts w:cs="Arial"/>
          <w:sz w:val="44"/>
          <w:szCs w:val="44"/>
        </w:rPr>
        <w:t xml:space="preserve">Global </w:t>
      </w:r>
      <w:r>
        <w:rPr>
          <w:rFonts w:cs="Arial"/>
          <w:sz w:val="44"/>
          <w:szCs w:val="44"/>
        </w:rPr>
        <w:t xml:space="preserve">Computer Model </w:t>
      </w:r>
      <w:r w:rsidR="0079510E">
        <w:rPr>
          <w:rFonts w:cs="Arial"/>
          <w:sz w:val="44"/>
          <w:szCs w:val="44"/>
        </w:rPr>
        <w:t>Worksheet</w:t>
      </w:r>
    </w:p>
    <w:p w14:paraId="5A1C1EB8" w14:textId="531B90CD" w:rsidR="003340B7" w:rsidRDefault="003340B7" w:rsidP="003340B7">
      <w:pPr>
        <w:pStyle w:val="Heading2"/>
      </w:pPr>
      <w:r>
        <w:t xml:space="preserve">A. Collect and record results for </w:t>
      </w:r>
      <w:r w:rsidR="00DA797F">
        <w:t>Global Computer Model</w:t>
      </w:r>
    </w:p>
    <w:p w14:paraId="7A9FFC99" w14:textId="540D1A38" w:rsidR="001825A6" w:rsidRPr="001825A6" w:rsidRDefault="00744663" w:rsidP="001825A6">
      <w:pPr>
        <w:pStyle w:val="standard"/>
      </w:pPr>
      <w:r>
        <w:t>Try using the Global Computer Model</w:t>
      </w:r>
      <w:r w:rsidR="0032308E">
        <w:t xml:space="preserve"> (</w:t>
      </w:r>
      <w:hyperlink r:id="rId7" w:history="1">
        <w:r w:rsidR="00B02AAB" w:rsidRPr="00B02AAB">
          <w:rPr>
            <w:rStyle w:val="Hyperlink"/>
          </w:rPr>
          <w:t>http://carbontime.bscs.org/sites/default/files/simulations/HES_Simulation/index.html</w:t>
        </w:r>
      </w:hyperlink>
      <w:r w:rsidR="0032308E">
        <w:t>)</w:t>
      </w:r>
      <w:r>
        <w:t xml:space="preserve"> to predict how changes in fluxes will affect the Atmospheric Carbon Pool.  </w:t>
      </w:r>
      <w:r w:rsidR="0032308E">
        <w:t xml:space="preserve">You can refer to the Global Computer Model Handout for directions about how </w:t>
      </w:r>
      <w:r w:rsidR="00396881">
        <w:t xml:space="preserve">to control the initial settings </w:t>
      </w:r>
      <w:r w:rsidR="00D24BC3">
        <w:t>and read the results for each run.</w:t>
      </w:r>
    </w:p>
    <w:p w14:paraId="70E71035" w14:textId="3824474D" w:rsidR="00F13ECF" w:rsidRDefault="00F13ECF" w:rsidP="004B0679">
      <w:pPr>
        <w:pStyle w:val="List1"/>
        <w:rPr>
          <w:i/>
        </w:rPr>
      </w:pPr>
      <w:r w:rsidRPr="00504813">
        <w:rPr>
          <w:i/>
        </w:rPr>
        <w:t xml:space="preserve">Run #1: </w:t>
      </w:r>
      <w:r w:rsidR="00D24BC3">
        <w:rPr>
          <w:i/>
        </w:rPr>
        <w:t>Continue the current pattern</w:t>
      </w:r>
    </w:p>
    <w:p w14:paraId="0378460E" w14:textId="5E4AC774" w:rsidR="00D24BC3" w:rsidRPr="00D24BC3" w:rsidRDefault="00D24BC3" w:rsidP="008C028B">
      <w:r>
        <w:t xml:space="preserve">Check first to see what the model predicts </w:t>
      </w:r>
      <w:r w:rsidR="008C028B">
        <w:t>if the fluxes all stay about the same as they were in 2017 for the next 50 years.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0"/>
        <w:gridCol w:w="2934"/>
        <w:gridCol w:w="2934"/>
      </w:tblGrid>
      <w:tr w:rsidR="00B31146" w14:paraId="5BFEFDFB" w14:textId="77777777" w:rsidTr="00B31146">
        <w:tc>
          <w:tcPr>
            <w:tcW w:w="3600" w:type="dxa"/>
          </w:tcPr>
          <w:p w14:paraId="0312B992" w14:textId="4F4C66B2" w:rsidR="00D24BC3" w:rsidRDefault="00D24BC3" w:rsidP="00933C7C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868" w:type="dxa"/>
            <w:gridSpan w:val="2"/>
          </w:tcPr>
          <w:p w14:paraId="0065C9E5" w14:textId="410C9960" w:rsidR="00D24BC3" w:rsidRDefault="00D24BC3" w:rsidP="00933C7C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B31146" w14:paraId="11679F06" w14:textId="77777777" w:rsidTr="00A866D8">
        <w:tc>
          <w:tcPr>
            <w:tcW w:w="3600" w:type="dxa"/>
          </w:tcPr>
          <w:p w14:paraId="2BCDADB2" w14:textId="67A26D58" w:rsidR="00B31146" w:rsidRDefault="00B31146" w:rsidP="004B0679">
            <w:pPr>
              <w:pStyle w:val="List1"/>
              <w:ind w:left="0" w:firstLine="0"/>
            </w:pPr>
            <w:r>
              <w:t xml:space="preserve">Time of change: </w:t>
            </w:r>
            <w:r>
              <w:rPr>
                <w:b/>
              </w:rPr>
              <w:t xml:space="preserve">2018-2068 </w:t>
            </w:r>
            <w:r>
              <w:t>(the whole period of the model)</w:t>
            </w:r>
          </w:p>
          <w:p w14:paraId="40B129EE" w14:textId="77777777" w:rsidR="00B31146" w:rsidRDefault="00B31146" w:rsidP="004B0679">
            <w:pPr>
              <w:pStyle w:val="List1"/>
              <w:ind w:left="0" w:firstLine="0"/>
            </w:pPr>
            <w:r>
              <w:t xml:space="preserve">Photosynthesis: </w:t>
            </w:r>
            <w:r>
              <w:rPr>
                <w:b/>
                <w:u w:val="single"/>
              </w:rPr>
              <w:t xml:space="preserve">120 </w:t>
            </w:r>
            <w:r>
              <w:t>GtC/yr</w:t>
            </w:r>
          </w:p>
          <w:p w14:paraId="0257AFA4" w14:textId="1417984C" w:rsidR="00B31146" w:rsidRDefault="00B31146" w:rsidP="004B0679">
            <w:pPr>
              <w:pStyle w:val="List1"/>
              <w:ind w:left="0" w:firstLine="0"/>
            </w:pPr>
            <w:r>
              <w:t xml:space="preserve">Cellular respiration: </w:t>
            </w:r>
            <w:r w:rsidR="00DE70F6">
              <w:rPr>
                <w:b/>
                <w:u w:val="single"/>
              </w:rPr>
              <w:t>119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606261F7" w14:textId="775D3157" w:rsidR="00B31146" w:rsidRPr="008C028B" w:rsidRDefault="00933C7C" w:rsidP="008C028B">
            <w:pPr>
              <w:pStyle w:val="List1"/>
              <w:ind w:left="0" w:firstLine="0"/>
            </w:pPr>
            <w:r>
              <w:t>Combustion</w:t>
            </w:r>
            <w:r w:rsidR="00B31146">
              <w:t xml:space="preserve">: </w:t>
            </w:r>
            <w:r w:rsidR="00B31146">
              <w:rPr>
                <w:b/>
                <w:u w:val="single"/>
              </w:rPr>
              <w:t xml:space="preserve">6.5 </w:t>
            </w:r>
            <w:r w:rsidR="00B31146">
              <w:t>GtC/yr</w:t>
            </w:r>
          </w:p>
        </w:tc>
        <w:tc>
          <w:tcPr>
            <w:tcW w:w="2934" w:type="dxa"/>
          </w:tcPr>
          <w:p w14:paraId="403643C2" w14:textId="77777777" w:rsidR="00B31146" w:rsidRDefault="00B31146" w:rsidP="004B0679">
            <w:pPr>
              <w:pStyle w:val="List1"/>
              <w:ind w:left="0" w:firstLine="0"/>
            </w:pPr>
            <w:r>
              <w:t>Size of the Atmospheric Carbon Pool</w:t>
            </w:r>
          </w:p>
          <w:p w14:paraId="25E2EE70" w14:textId="77777777" w:rsidR="00B31146" w:rsidRDefault="00B31146" w:rsidP="004B0679">
            <w:pPr>
              <w:pStyle w:val="List1"/>
              <w:ind w:left="0" w:firstLine="0"/>
            </w:pPr>
            <w:r>
              <w:t xml:space="preserve">In </w:t>
            </w:r>
            <w:r w:rsidR="00933C7C">
              <w:t>2023 _____________</w:t>
            </w:r>
          </w:p>
          <w:p w14:paraId="308421E3" w14:textId="2AFAB861" w:rsidR="00933C7C" w:rsidRDefault="00933C7C" w:rsidP="004B0679">
            <w:pPr>
              <w:pStyle w:val="List1"/>
              <w:ind w:left="0" w:firstLine="0"/>
            </w:pPr>
            <w:r>
              <w:t>In 2043 _____________</w:t>
            </w:r>
          </w:p>
          <w:p w14:paraId="02D4FE8E" w14:textId="23A1145F" w:rsidR="00933C7C" w:rsidRDefault="00933C7C" w:rsidP="00933C7C">
            <w:pPr>
              <w:pStyle w:val="List1"/>
              <w:ind w:left="0" w:firstLine="0"/>
            </w:pPr>
            <w:r>
              <w:t>In 2068 _____________</w:t>
            </w:r>
          </w:p>
        </w:tc>
        <w:tc>
          <w:tcPr>
            <w:tcW w:w="2934" w:type="dxa"/>
          </w:tcPr>
          <w:p w14:paraId="467B48BA" w14:textId="77777777" w:rsidR="00B31146" w:rsidRDefault="00933C7C" w:rsidP="00933C7C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033B4113" w14:textId="77777777" w:rsidR="00933C7C" w:rsidRDefault="00933C7C" w:rsidP="00933C7C">
            <w:pPr>
              <w:pStyle w:val="List1"/>
              <w:spacing w:after="0"/>
              <w:ind w:left="0" w:firstLine="0"/>
            </w:pPr>
            <w:r>
              <w:t>Before 2068? Yes  No</w:t>
            </w:r>
          </w:p>
          <w:p w14:paraId="46D18202" w14:textId="77777777" w:rsidR="00933C7C" w:rsidRDefault="00933C7C" w:rsidP="00933C7C">
            <w:pPr>
              <w:pStyle w:val="List1"/>
              <w:spacing w:after="0"/>
              <w:ind w:left="0" w:firstLine="0"/>
            </w:pPr>
            <w:r>
              <w:t>After 2068? Yes  No</w:t>
            </w:r>
          </w:p>
          <w:p w14:paraId="39551DDE" w14:textId="6E7556B1" w:rsidR="00933C7C" w:rsidRDefault="00933C7C" w:rsidP="00933C7C">
            <w:pPr>
              <w:pStyle w:val="List1"/>
              <w:ind w:left="0" w:firstLine="0"/>
            </w:pPr>
            <w:r>
              <w:t>About what year? _______</w:t>
            </w:r>
          </w:p>
        </w:tc>
      </w:tr>
    </w:tbl>
    <w:p w14:paraId="40113804" w14:textId="02A1D859" w:rsidR="00D24BC3" w:rsidRDefault="00D24BC3" w:rsidP="004B0679">
      <w:pPr>
        <w:pStyle w:val="List1"/>
      </w:pPr>
    </w:p>
    <w:p w14:paraId="270E5EA7" w14:textId="53F26981" w:rsidR="00933C7C" w:rsidRDefault="00933C7C" w:rsidP="00933C7C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2</w:t>
      </w:r>
      <w:r w:rsidRPr="00504813">
        <w:rPr>
          <w:i/>
        </w:rPr>
        <w:t xml:space="preserve">: </w:t>
      </w:r>
      <w:r>
        <w:rPr>
          <w:i/>
        </w:rPr>
        <w:t>Reduce fossil fuel combustion</w:t>
      </w:r>
    </w:p>
    <w:p w14:paraId="6D51FC17" w14:textId="450D3440" w:rsidR="00933C7C" w:rsidRPr="00D24BC3" w:rsidRDefault="00933C7C" w:rsidP="00933C7C">
      <w:r>
        <w:t>Try seeing what will happen</w:t>
      </w:r>
      <w:r w:rsidR="00AB793B">
        <w:t xml:space="preserve"> if humans immediately reduced our use of fossil fuels.  Choose a lower setting for the Combustion flux, then see what happens.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0"/>
        <w:gridCol w:w="2934"/>
        <w:gridCol w:w="2934"/>
      </w:tblGrid>
      <w:tr w:rsidR="00933C7C" w14:paraId="38963FE7" w14:textId="77777777" w:rsidTr="00046502">
        <w:tc>
          <w:tcPr>
            <w:tcW w:w="3600" w:type="dxa"/>
          </w:tcPr>
          <w:p w14:paraId="7D40ECDF" w14:textId="77777777" w:rsidR="00933C7C" w:rsidRDefault="00933C7C" w:rsidP="00933C7C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868" w:type="dxa"/>
            <w:gridSpan w:val="2"/>
          </w:tcPr>
          <w:p w14:paraId="3ECC2438" w14:textId="77777777" w:rsidR="00933C7C" w:rsidRDefault="00933C7C" w:rsidP="00933C7C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933C7C" w14:paraId="2C180501" w14:textId="77777777" w:rsidTr="00046502">
        <w:tc>
          <w:tcPr>
            <w:tcW w:w="3600" w:type="dxa"/>
          </w:tcPr>
          <w:p w14:paraId="771E464C" w14:textId="77777777" w:rsidR="00933C7C" w:rsidRDefault="00933C7C" w:rsidP="00046502">
            <w:pPr>
              <w:pStyle w:val="List1"/>
              <w:ind w:left="0" w:firstLine="0"/>
            </w:pPr>
            <w:r>
              <w:t xml:space="preserve">Time of change: </w:t>
            </w:r>
            <w:r>
              <w:rPr>
                <w:b/>
              </w:rPr>
              <w:t xml:space="preserve">2018-2068 </w:t>
            </w:r>
            <w:r>
              <w:t>(the whole period of the model)</w:t>
            </w:r>
          </w:p>
          <w:p w14:paraId="5F7BD974" w14:textId="77777777" w:rsidR="00933C7C" w:rsidRDefault="00933C7C" w:rsidP="00046502">
            <w:pPr>
              <w:pStyle w:val="List1"/>
              <w:ind w:left="0" w:firstLine="0"/>
            </w:pPr>
            <w:r>
              <w:t xml:space="preserve">Photosynthesis: </w:t>
            </w:r>
            <w:r>
              <w:rPr>
                <w:b/>
                <w:u w:val="single"/>
              </w:rPr>
              <w:t xml:space="preserve">120 </w:t>
            </w:r>
            <w:r>
              <w:t>GtC/yr</w:t>
            </w:r>
          </w:p>
          <w:p w14:paraId="2D521D1F" w14:textId="55B4AA12" w:rsidR="00933C7C" w:rsidRDefault="00933C7C" w:rsidP="00046502">
            <w:pPr>
              <w:pStyle w:val="List1"/>
              <w:ind w:left="0" w:firstLine="0"/>
            </w:pPr>
            <w:r>
              <w:t xml:space="preserve">Cellular respiration: </w:t>
            </w:r>
            <w:r w:rsidR="00DE70F6">
              <w:rPr>
                <w:b/>
                <w:u w:val="single"/>
              </w:rPr>
              <w:t>119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4233E9E8" w14:textId="0044CF85" w:rsidR="00933C7C" w:rsidRPr="008C028B" w:rsidRDefault="00AB793B" w:rsidP="00AB793B">
            <w:pPr>
              <w:pStyle w:val="List1"/>
              <w:ind w:left="0" w:firstLine="0"/>
            </w:pPr>
            <w:r>
              <w:t>Combustion</w:t>
            </w:r>
            <w:r w:rsidR="00933C7C">
              <w:t xml:space="preserve">: </w:t>
            </w:r>
            <w:r w:rsidRPr="00AB793B">
              <w:rPr>
                <w:u w:val="single"/>
              </w:rPr>
              <w:t>________</w:t>
            </w:r>
            <w:r w:rsidR="00933C7C">
              <w:rPr>
                <w:b/>
                <w:u w:val="single"/>
              </w:rPr>
              <w:t xml:space="preserve"> </w:t>
            </w:r>
            <w:r w:rsidR="00933C7C">
              <w:t>GtC/yr</w:t>
            </w:r>
          </w:p>
        </w:tc>
        <w:tc>
          <w:tcPr>
            <w:tcW w:w="2934" w:type="dxa"/>
          </w:tcPr>
          <w:p w14:paraId="5CA1333C" w14:textId="77777777" w:rsidR="00933C7C" w:rsidRDefault="00933C7C" w:rsidP="00046502">
            <w:pPr>
              <w:pStyle w:val="List1"/>
              <w:ind w:left="0" w:firstLine="0"/>
            </w:pPr>
            <w:r>
              <w:t>Size of the Atmospheric Carbon Pool</w:t>
            </w:r>
          </w:p>
          <w:p w14:paraId="2F37695A" w14:textId="77777777" w:rsidR="00933C7C" w:rsidRDefault="00933C7C" w:rsidP="00046502">
            <w:pPr>
              <w:pStyle w:val="List1"/>
              <w:ind w:left="0" w:firstLine="0"/>
            </w:pPr>
            <w:r>
              <w:t>In 2023 _____________</w:t>
            </w:r>
          </w:p>
          <w:p w14:paraId="7BD17264" w14:textId="77777777" w:rsidR="00933C7C" w:rsidRDefault="00933C7C" w:rsidP="00046502">
            <w:pPr>
              <w:pStyle w:val="List1"/>
              <w:ind w:left="0" w:firstLine="0"/>
            </w:pPr>
            <w:r>
              <w:t>In 2043 _____________</w:t>
            </w:r>
          </w:p>
          <w:p w14:paraId="2D1E5838" w14:textId="77777777" w:rsidR="00933C7C" w:rsidRDefault="00933C7C" w:rsidP="00046502">
            <w:pPr>
              <w:pStyle w:val="List1"/>
              <w:ind w:left="0" w:firstLine="0"/>
            </w:pPr>
            <w:r>
              <w:t>In 2068 _____________</w:t>
            </w:r>
          </w:p>
        </w:tc>
        <w:tc>
          <w:tcPr>
            <w:tcW w:w="2934" w:type="dxa"/>
          </w:tcPr>
          <w:p w14:paraId="002B39C9" w14:textId="77777777" w:rsidR="00933C7C" w:rsidRDefault="00933C7C" w:rsidP="00046502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1554748B" w14:textId="77777777" w:rsidR="00933C7C" w:rsidRDefault="00933C7C" w:rsidP="00046502">
            <w:pPr>
              <w:pStyle w:val="List1"/>
              <w:spacing w:after="0"/>
              <w:ind w:left="0" w:firstLine="0"/>
            </w:pPr>
            <w:r>
              <w:t>Before 2068? Yes  No</w:t>
            </w:r>
          </w:p>
          <w:p w14:paraId="6407A587" w14:textId="77777777" w:rsidR="00933C7C" w:rsidRDefault="00933C7C" w:rsidP="00046502">
            <w:pPr>
              <w:pStyle w:val="List1"/>
              <w:spacing w:after="0"/>
              <w:ind w:left="0" w:firstLine="0"/>
            </w:pPr>
            <w:r>
              <w:t>After 2068? Yes  No</w:t>
            </w:r>
          </w:p>
          <w:p w14:paraId="14661A9F" w14:textId="77777777" w:rsidR="00933C7C" w:rsidRDefault="00933C7C" w:rsidP="00046502">
            <w:pPr>
              <w:pStyle w:val="List1"/>
              <w:ind w:left="0" w:firstLine="0"/>
            </w:pPr>
            <w:r>
              <w:t>About what year? _______</w:t>
            </w:r>
          </w:p>
        </w:tc>
      </w:tr>
    </w:tbl>
    <w:p w14:paraId="59016F0E" w14:textId="77777777" w:rsidR="00933C7C" w:rsidRDefault="00933C7C" w:rsidP="004B0679">
      <w:pPr>
        <w:pStyle w:val="List1"/>
      </w:pPr>
    </w:p>
    <w:p w14:paraId="0C5AB99E" w14:textId="111C0AE4" w:rsidR="00AB793B" w:rsidRDefault="00AB793B" w:rsidP="00AB793B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3</w:t>
      </w:r>
      <w:r w:rsidRPr="00504813">
        <w:rPr>
          <w:i/>
        </w:rPr>
        <w:t xml:space="preserve">: </w:t>
      </w:r>
      <w:r>
        <w:rPr>
          <w:i/>
        </w:rPr>
        <w:t>Reduce fossil fuel combustion after 10 years</w:t>
      </w:r>
    </w:p>
    <w:p w14:paraId="0F8F8E62" w14:textId="502CEBED" w:rsidR="00AB793B" w:rsidRPr="00D24BC3" w:rsidRDefault="00AB793B" w:rsidP="00AB793B">
      <w:r>
        <w:t>Suppose humans waited for 10 years before reducing our use of fossil fuels.  Choose a lower setting for the Combustion flux and delay the start of the change until 2028, then see what happens.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0"/>
        <w:gridCol w:w="2934"/>
        <w:gridCol w:w="2934"/>
      </w:tblGrid>
      <w:tr w:rsidR="00AB793B" w14:paraId="0EE2D4B4" w14:textId="77777777" w:rsidTr="00046502">
        <w:tc>
          <w:tcPr>
            <w:tcW w:w="3600" w:type="dxa"/>
          </w:tcPr>
          <w:p w14:paraId="115610FC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868" w:type="dxa"/>
            <w:gridSpan w:val="2"/>
          </w:tcPr>
          <w:p w14:paraId="2DD63CAF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AB793B" w14:paraId="1085DA10" w14:textId="77777777" w:rsidTr="00046502">
        <w:tc>
          <w:tcPr>
            <w:tcW w:w="3600" w:type="dxa"/>
          </w:tcPr>
          <w:p w14:paraId="2F06A9AD" w14:textId="59C709B2" w:rsidR="00AB793B" w:rsidRDefault="00AB793B" w:rsidP="00046502">
            <w:pPr>
              <w:pStyle w:val="List1"/>
              <w:ind w:left="0" w:firstLine="0"/>
            </w:pPr>
            <w:r>
              <w:t xml:space="preserve">Time of change: </w:t>
            </w:r>
            <w:r>
              <w:rPr>
                <w:b/>
              </w:rPr>
              <w:t xml:space="preserve">2028-2068 </w:t>
            </w:r>
            <w:r>
              <w:t>(starting after 10 years)</w:t>
            </w:r>
          </w:p>
          <w:p w14:paraId="2DA812BD" w14:textId="77777777" w:rsidR="00AB793B" w:rsidRDefault="00AB793B" w:rsidP="00046502">
            <w:pPr>
              <w:pStyle w:val="List1"/>
              <w:ind w:left="0" w:firstLine="0"/>
            </w:pPr>
            <w:r>
              <w:t xml:space="preserve">Photosynthesis: </w:t>
            </w:r>
            <w:r>
              <w:rPr>
                <w:b/>
                <w:u w:val="single"/>
              </w:rPr>
              <w:t xml:space="preserve">120 </w:t>
            </w:r>
            <w:r>
              <w:t>GtC/yr</w:t>
            </w:r>
          </w:p>
          <w:p w14:paraId="23E39BAD" w14:textId="5C0B960E" w:rsidR="00AB793B" w:rsidRDefault="00AB793B" w:rsidP="00046502">
            <w:pPr>
              <w:pStyle w:val="List1"/>
              <w:ind w:left="0" w:firstLine="0"/>
            </w:pPr>
            <w:r>
              <w:t xml:space="preserve">Cellular respiration: </w:t>
            </w:r>
            <w:r w:rsidR="00DE70F6">
              <w:rPr>
                <w:b/>
                <w:u w:val="single"/>
              </w:rPr>
              <w:t>119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6DD80C78" w14:textId="77777777" w:rsidR="00AB793B" w:rsidRPr="008C028B" w:rsidRDefault="00AB793B" w:rsidP="00046502">
            <w:pPr>
              <w:pStyle w:val="List1"/>
              <w:ind w:left="0" w:firstLine="0"/>
            </w:pPr>
            <w:r>
              <w:t xml:space="preserve">Combustion: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</w:tc>
        <w:tc>
          <w:tcPr>
            <w:tcW w:w="2934" w:type="dxa"/>
          </w:tcPr>
          <w:p w14:paraId="14634285" w14:textId="77777777" w:rsidR="00AB793B" w:rsidRDefault="00AB793B" w:rsidP="00046502">
            <w:pPr>
              <w:pStyle w:val="List1"/>
              <w:ind w:left="0" w:firstLine="0"/>
            </w:pPr>
            <w:r>
              <w:t>Size of the Atmospheric Carbon Pool</w:t>
            </w:r>
          </w:p>
          <w:p w14:paraId="3EFBA396" w14:textId="77777777" w:rsidR="00AB793B" w:rsidRDefault="00AB793B" w:rsidP="00046502">
            <w:pPr>
              <w:pStyle w:val="List1"/>
              <w:ind w:left="0" w:firstLine="0"/>
            </w:pPr>
            <w:r>
              <w:t>In 2023 _____________</w:t>
            </w:r>
          </w:p>
          <w:p w14:paraId="56BF7EF8" w14:textId="77777777" w:rsidR="00AB793B" w:rsidRDefault="00AB793B" w:rsidP="00046502">
            <w:pPr>
              <w:pStyle w:val="List1"/>
              <w:ind w:left="0" w:firstLine="0"/>
            </w:pPr>
            <w:r>
              <w:t>In 2043 _____________</w:t>
            </w:r>
          </w:p>
          <w:p w14:paraId="0B76C2E5" w14:textId="77777777" w:rsidR="00AB793B" w:rsidRDefault="00AB793B" w:rsidP="00046502">
            <w:pPr>
              <w:pStyle w:val="List1"/>
              <w:ind w:left="0" w:firstLine="0"/>
            </w:pPr>
            <w:r>
              <w:t>In 2068 _____________</w:t>
            </w:r>
          </w:p>
        </w:tc>
        <w:tc>
          <w:tcPr>
            <w:tcW w:w="2934" w:type="dxa"/>
          </w:tcPr>
          <w:p w14:paraId="661F73A7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5FA4AACD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Before 2068? Yes  No</w:t>
            </w:r>
          </w:p>
          <w:p w14:paraId="4B397235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After 2068? Yes  No</w:t>
            </w:r>
          </w:p>
          <w:p w14:paraId="75DF3F21" w14:textId="77777777" w:rsidR="00AB793B" w:rsidRDefault="00AB793B" w:rsidP="00046502">
            <w:pPr>
              <w:pStyle w:val="List1"/>
              <w:ind w:left="0" w:firstLine="0"/>
            </w:pPr>
            <w:r>
              <w:t>About what year? _______</w:t>
            </w:r>
          </w:p>
        </w:tc>
      </w:tr>
    </w:tbl>
    <w:p w14:paraId="45348EE5" w14:textId="77777777" w:rsidR="00AB793B" w:rsidRDefault="00AB793B" w:rsidP="004B0679">
      <w:pPr>
        <w:pStyle w:val="List1"/>
      </w:pPr>
    </w:p>
    <w:p w14:paraId="4D298B3B" w14:textId="4DCF3884" w:rsidR="00AB793B" w:rsidRDefault="00AB793B">
      <w:pPr>
        <w:spacing w:after="0"/>
      </w:pPr>
      <w:r>
        <w:br w:type="page"/>
      </w:r>
    </w:p>
    <w:p w14:paraId="28A0A1CF" w14:textId="147CC8E5" w:rsidR="00AB793B" w:rsidRDefault="00AB793B" w:rsidP="00AB793B">
      <w:pPr>
        <w:pStyle w:val="List1"/>
        <w:rPr>
          <w:i/>
        </w:rPr>
      </w:pPr>
      <w:r w:rsidRPr="00504813">
        <w:rPr>
          <w:i/>
        </w:rPr>
        <w:lastRenderedPageBreak/>
        <w:t>Run #</w:t>
      </w:r>
      <w:r>
        <w:rPr>
          <w:i/>
        </w:rPr>
        <w:t>4</w:t>
      </w:r>
      <w:r w:rsidRPr="00504813">
        <w:rPr>
          <w:i/>
        </w:rPr>
        <w:t xml:space="preserve">: </w:t>
      </w:r>
      <w:r>
        <w:rPr>
          <w:i/>
        </w:rPr>
        <w:t>Keep the size of the Atmospheric Carbon Pool below 1100 GtC</w:t>
      </w:r>
    </w:p>
    <w:p w14:paraId="356C5346" w14:textId="0273B637" w:rsidR="00AB793B" w:rsidRPr="00D24BC3" w:rsidRDefault="00AB793B" w:rsidP="00AB793B">
      <w:r>
        <w:t xml:space="preserve">Find some values for the initial settings that </w:t>
      </w:r>
      <w:r w:rsidR="00846784">
        <w:t xml:space="preserve">will keep the size of the Atmospheric Carbon Pool from </w:t>
      </w:r>
      <w:r w:rsidR="00846784">
        <w:rPr>
          <w:i/>
        </w:rPr>
        <w:t>ever</w:t>
      </w:r>
      <w:r w:rsidR="00846784">
        <w:t xml:space="preserve"> getting above 1100 GtC</w:t>
      </w:r>
      <w:r>
        <w:t>.</w:t>
      </w:r>
      <w:r w:rsidR="00846784">
        <w:t xml:space="preserve">  What would it take to accomplish that goal?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870"/>
        <w:gridCol w:w="2664"/>
        <w:gridCol w:w="2934"/>
      </w:tblGrid>
      <w:tr w:rsidR="00AB793B" w14:paraId="5B903012" w14:textId="77777777" w:rsidTr="00AB793B">
        <w:tc>
          <w:tcPr>
            <w:tcW w:w="3870" w:type="dxa"/>
          </w:tcPr>
          <w:p w14:paraId="17C36C70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598" w:type="dxa"/>
            <w:gridSpan w:val="2"/>
          </w:tcPr>
          <w:p w14:paraId="3F23CD85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AB793B" w14:paraId="649AD044" w14:textId="77777777" w:rsidTr="00AB793B">
        <w:tc>
          <w:tcPr>
            <w:tcW w:w="3870" w:type="dxa"/>
          </w:tcPr>
          <w:p w14:paraId="45910AB0" w14:textId="4E1D444C" w:rsidR="00AB793B" w:rsidRDefault="00AB793B" w:rsidP="00046502">
            <w:pPr>
              <w:pStyle w:val="List1"/>
              <w:ind w:left="0" w:firstLine="0"/>
            </w:pPr>
            <w:r>
              <w:t xml:space="preserve">Time of change: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</w:rPr>
              <w:t xml:space="preserve">-2068 </w:t>
            </w:r>
            <w:r>
              <w:t>(you choose the starting time)</w:t>
            </w:r>
          </w:p>
          <w:p w14:paraId="6853EE35" w14:textId="7F622C1D" w:rsidR="00AB793B" w:rsidRDefault="00AB793B" w:rsidP="00046502">
            <w:pPr>
              <w:pStyle w:val="List1"/>
              <w:ind w:left="0" w:firstLine="0"/>
            </w:pPr>
            <w:r>
              <w:t xml:space="preserve">Photosynthesis: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76E65326" w14:textId="55FFA971" w:rsidR="00AB793B" w:rsidRDefault="00AB793B" w:rsidP="00046502">
            <w:pPr>
              <w:pStyle w:val="List1"/>
              <w:ind w:left="0" w:firstLine="0"/>
            </w:pPr>
            <w:r>
              <w:t xml:space="preserve">Cellular respiration: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7D10C838" w14:textId="77777777" w:rsidR="00AB793B" w:rsidRPr="008C028B" w:rsidRDefault="00AB793B" w:rsidP="00046502">
            <w:pPr>
              <w:pStyle w:val="List1"/>
              <w:ind w:left="0" w:firstLine="0"/>
            </w:pPr>
            <w:r>
              <w:t xml:space="preserve">Combustion: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</w:tc>
        <w:tc>
          <w:tcPr>
            <w:tcW w:w="2664" w:type="dxa"/>
          </w:tcPr>
          <w:p w14:paraId="07DE1072" w14:textId="77777777" w:rsidR="00AB793B" w:rsidRDefault="00AB793B" w:rsidP="00046502">
            <w:pPr>
              <w:pStyle w:val="List1"/>
              <w:ind w:left="0" w:firstLine="0"/>
            </w:pPr>
            <w:r>
              <w:t>Size of the Atmospheric Carbon Pool</w:t>
            </w:r>
          </w:p>
          <w:p w14:paraId="6D29A1E1" w14:textId="77777777" w:rsidR="00AB793B" w:rsidRDefault="00AB793B" w:rsidP="00046502">
            <w:pPr>
              <w:pStyle w:val="List1"/>
              <w:ind w:left="0" w:firstLine="0"/>
            </w:pPr>
            <w:r>
              <w:t>In 2023 _____________</w:t>
            </w:r>
          </w:p>
          <w:p w14:paraId="713424FA" w14:textId="77777777" w:rsidR="00AB793B" w:rsidRDefault="00AB793B" w:rsidP="00046502">
            <w:pPr>
              <w:pStyle w:val="List1"/>
              <w:ind w:left="0" w:firstLine="0"/>
            </w:pPr>
            <w:r>
              <w:t>In 2043 _____________</w:t>
            </w:r>
          </w:p>
          <w:p w14:paraId="787B8EEA" w14:textId="77777777" w:rsidR="00AB793B" w:rsidRDefault="00AB793B" w:rsidP="00046502">
            <w:pPr>
              <w:pStyle w:val="List1"/>
              <w:ind w:left="0" w:firstLine="0"/>
            </w:pPr>
            <w:r>
              <w:t>In 2068 _____________</w:t>
            </w:r>
          </w:p>
        </w:tc>
        <w:tc>
          <w:tcPr>
            <w:tcW w:w="2934" w:type="dxa"/>
          </w:tcPr>
          <w:p w14:paraId="3726B034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624284D8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Before 2068? Yes  No</w:t>
            </w:r>
          </w:p>
          <w:p w14:paraId="2CEF3706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After 2068? Yes  No</w:t>
            </w:r>
          </w:p>
          <w:p w14:paraId="701EB1E0" w14:textId="77777777" w:rsidR="00AB793B" w:rsidRDefault="00AB793B" w:rsidP="00046502">
            <w:pPr>
              <w:pStyle w:val="List1"/>
              <w:ind w:left="0" w:firstLine="0"/>
            </w:pPr>
            <w:r>
              <w:t>About what year? _______</w:t>
            </w:r>
          </w:p>
        </w:tc>
      </w:tr>
    </w:tbl>
    <w:p w14:paraId="21B7F0E1" w14:textId="77777777" w:rsidR="00AB793B" w:rsidRDefault="00AB793B" w:rsidP="004B0679">
      <w:pPr>
        <w:pStyle w:val="List1"/>
      </w:pPr>
    </w:p>
    <w:p w14:paraId="472D5BB0" w14:textId="352C8F5A" w:rsidR="002B223C" w:rsidRDefault="002B223C" w:rsidP="002B223C">
      <w:pPr>
        <w:pStyle w:val="Heading2"/>
      </w:pPr>
      <w:r>
        <w:t>B. Questions about Patterns</w:t>
      </w:r>
    </w:p>
    <w:p w14:paraId="0DAAA6C9" w14:textId="0F520542" w:rsidR="00B41EBC" w:rsidRDefault="00E93C72" w:rsidP="00B41EBC">
      <w:pPr>
        <w:pStyle w:val="List1"/>
      </w:pPr>
      <w:r>
        <w:t>1</w:t>
      </w:r>
      <w:r w:rsidR="00B41EBC">
        <w:t>. What</w:t>
      </w:r>
      <w:r w:rsidR="00E376F8">
        <w:t xml:space="preserve"> </w:t>
      </w:r>
      <w:r w:rsidR="00180E07">
        <w:t>determines if or when the Atmospheric CO</w:t>
      </w:r>
      <w:r w:rsidR="00180E07" w:rsidRPr="00180E07">
        <w:rPr>
          <w:vertAlign w:val="subscript"/>
        </w:rPr>
        <w:t>2</w:t>
      </w:r>
      <w:r w:rsidR="00180E07">
        <w:t xml:space="preserve"> Pool passes 1100 GtC—the estimated size of the “dividing line” between moderate and severe climate change</w:t>
      </w:r>
      <w:r w:rsidR="00E376F8">
        <w:t>?</w:t>
      </w:r>
    </w:p>
    <w:p w14:paraId="1651C4EE" w14:textId="77777777" w:rsidR="002B223C" w:rsidRPr="00CB2F35" w:rsidRDefault="002B223C" w:rsidP="002B223C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B793B" w:rsidRPr="00123C3D" w14:paraId="4B12835E" w14:textId="77777777" w:rsidTr="0088154D">
        <w:trPr>
          <w:trHeight w:val="521"/>
        </w:trPr>
        <w:tc>
          <w:tcPr>
            <w:tcW w:w="9576" w:type="dxa"/>
          </w:tcPr>
          <w:p w14:paraId="59FC9CA6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B793B" w:rsidRPr="00123C3D" w14:paraId="4A906248" w14:textId="77777777" w:rsidTr="0088154D">
        <w:tc>
          <w:tcPr>
            <w:tcW w:w="9576" w:type="dxa"/>
          </w:tcPr>
          <w:p w14:paraId="204678AE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B793B" w:rsidRPr="00123C3D" w14:paraId="399AAFD0" w14:textId="77777777" w:rsidTr="0088154D">
        <w:tc>
          <w:tcPr>
            <w:tcW w:w="9576" w:type="dxa"/>
          </w:tcPr>
          <w:p w14:paraId="20175167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B793B" w:rsidRPr="00123C3D" w14:paraId="0272CE1A" w14:textId="77777777" w:rsidTr="0088154D">
        <w:tc>
          <w:tcPr>
            <w:tcW w:w="9576" w:type="dxa"/>
          </w:tcPr>
          <w:p w14:paraId="7E579EC4" w14:textId="77777777" w:rsidR="002B223C" w:rsidRPr="00123C3D" w:rsidRDefault="002B223C" w:rsidP="008815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09596988" w14:textId="77777777" w:rsidR="002B223C" w:rsidRPr="00123C3D" w:rsidRDefault="002B223C" w:rsidP="002B223C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1C33E7B" w14:textId="524FF115" w:rsidR="00CB2F35" w:rsidRDefault="00180E07" w:rsidP="002B223C">
      <w:pPr>
        <w:pStyle w:val="List1"/>
      </w:pPr>
      <w:r>
        <w:t>2. In the long run, the photosynthesis and cellular respiration fluxes will probably stay close to balanced.  What does that mean that humans need to do to keep the Atmospheric CO</w:t>
      </w:r>
      <w:r w:rsidRPr="00180E07">
        <w:rPr>
          <w:vertAlign w:val="subscript"/>
        </w:rPr>
        <w:t>2</w:t>
      </w:r>
      <w:r>
        <w:t xml:space="preserve"> Pool less than 1100 GtC</w:t>
      </w:r>
      <w:r w:rsidR="00E376F8">
        <w:t>?</w:t>
      </w:r>
    </w:p>
    <w:p w14:paraId="1419C4D1" w14:textId="77777777" w:rsidR="000B42C4" w:rsidRPr="00CB2F35" w:rsidRDefault="000B42C4" w:rsidP="00CB2F35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B793B" w:rsidRPr="00123C3D" w14:paraId="01E67FE7" w14:textId="77777777" w:rsidTr="00261AB8">
        <w:trPr>
          <w:trHeight w:val="521"/>
        </w:trPr>
        <w:tc>
          <w:tcPr>
            <w:tcW w:w="9576" w:type="dxa"/>
          </w:tcPr>
          <w:p w14:paraId="148D0ADD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B793B" w:rsidRPr="00123C3D" w14:paraId="6D486A44" w14:textId="77777777" w:rsidTr="00D5394D">
        <w:tc>
          <w:tcPr>
            <w:tcW w:w="9576" w:type="dxa"/>
          </w:tcPr>
          <w:p w14:paraId="02C57C91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B793B" w:rsidRPr="00123C3D" w14:paraId="3D26DA0A" w14:textId="77777777" w:rsidTr="00D5394D">
        <w:tc>
          <w:tcPr>
            <w:tcW w:w="9576" w:type="dxa"/>
          </w:tcPr>
          <w:p w14:paraId="0E21AE42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B793B" w:rsidRPr="00123C3D" w14:paraId="6ABBFE95" w14:textId="77777777" w:rsidTr="00D5394D">
        <w:tc>
          <w:tcPr>
            <w:tcW w:w="9576" w:type="dxa"/>
          </w:tcPr>
          <w:p w14:paraId="16879717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92280EE" w14:textId="77777777" w:rsidR="007526C4" w:rsidRPr="00123C3D" w:rsidRDefault="00244DAB" w:rsidP="00244DAB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  <w:bookmarkStart w:id="0" w:name="_GoBack"/>
      <w:bookmarkEnd w:id="0"/>
    </w:p>
    <w:sectPr w:rsidR="007526C4" w:rsidRPr="00123C3D" w:rsidSect="004D3990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0835C" w14:textId="77777777" w:rsidR="00172402" w:rsidRDefault="00172402">
      <w:r>
        <w:separator/>
      </w:r>
    </w:p>
  </w:endnote>
  <w:endnote w:type="continuationSeparator" w:id="0">
    <w:p w14:paraId="5094C790" w14:textId="77777777" w:rsidR="00172402" w:rsidRDefault="0017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543A741D" w:rsidR="00F538F4" w:rsidRPr="0045335C" w:rsidRDefault="0084678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Human Energy Systems</w:t>
    </w:r>
    <w:r w:rsidRPr="0045335C">
      <w:rPr>
        <w:i/>
        <w:color w:val="000000" w:themeColor="text1"/>
        <w:sz w:val="16"/>
        <w:szCs w:val="16"/>
      </w:rPr>
      <w:t xml:space="preserve"> Unit, Activity 4.</w:t>
    </w:r>
    <w:r>
      <w:rPr>
        <w:i/>
        <w:color w:val="000000" w:themeColor="text1"/>
        <w:sz w:val="16"/>
        <w:szCs w:val="16"/>
      </w:rPr>
      <w:t>4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180E07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752607CB" w:rsidR="00F538F4" w:rsidRPr="008B5602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45335C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5335C">
      <w:rPr>
        <w:i/>
        <w:color w:val="000000" w:themeColor="text1"/>
        <w:sz w:val="16"/>
        <w:szCs w:val="16"/>
      </w:rPr>
      <w:t xml:space="preserve"> </w:t>
    </w:r>
    <w:r w:rsidR="00846784">
      <w:rPr>
        <w:i/>
        <w:color w:val="000000" w:themeColor="text1"/>
        <w:sz w:val="16"/>
        <w:szCs w:val="16"/>
      </w:rPr>
      <w:t>Human Energy Systems</w:t>
    </w:r>
    <w:r w:rsidRPr="0045335C">
      <w:rPr>
        <w:i/>
        <w:color w:val="000000" w:themeColor="text1"/>
        <w:sz w:val="16"/>
        <w:szCs w:val="16"/>
      </w:rPr>
      <w:t xml:space="preserve"> Unit, Activity </w:t>
    </w:r>
    <w:r w:rsidR="0045335C" w:rsidRPr="0045335C">
      <w:rPr>
        <w:i/>
        <w:color w:val="000000" w:themeColor="text1"/>
        <w:sz w:val="16"/>
        <w:szCs w:val="16"/>
      </w:rPr>
      <w:t>4.</w:t>
    </w:r>
    <w:r w:rsidR="00846784">
      <w:rPr>
        <w:i/>
        <w:color w:val="000000" w:themeColor="text1"/>
        <w:sz w:val="16"/>
        <w:szCs w:val="16"/>
      </w:rPr>
      <w:t>4</w:t>
    </w:r>
  </w:p>
  <w:p w14:paraId="37DCE365" w14:textId="50E54AF7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CA1D18">
      <w:rPr>
        <w:i/>
        <w:sz w:val="16"/>
        <w:szCs w:val="16"/>
      </w:rPr>
      <w:t>9</w:t>
    </w:r>
  </w:p>
  <w:p w14:paraId="68AED390" w14:textId="098A1C76" w:rsidR="007F4969" w:rsidRPr="00CA1D18" w:rsidRDefault="00F538F4" w:rsidP="00CA1D18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6DE1F" w14:textId="77777777" w:rsidR="00172402" w:rsidRDefault="00172402">
      <w:r>
        <w:separator/>
      </w:r>
    </w:p>
  </w:footnote>
  <w:footnote w:type="continuationSeparator" w:id="0">
    <w:p w14:paraId="795390AA" w14:textId="77777777" w:rsidR="00172402" w:rsidRDefault="00172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370F2"/>
    <w:rsid w:val="00064F8F"/>
    <w:rsid w:val="00080F0A"/>
    <w:rsid w:val="00082934"/>
    <w:rsid w:val="000B42C4"/>
    <w:rsid w:val="000C42BE"/>
    <w:rsid w:val="000C5FA3"/>
    <w:rsid w:val="000E360D"/>
    <w:rsid w:val="00101A68"/>
    <w:rsid w:val="001227DB"/>
    <w:rsid w:val="00135C69"/>
    <w:rsid w:val="001401F3"/>
    <w:rsid w:val="0016032A"/>
    <w:rsid w:val="00171416"/>
    <w:rsid w:val="00172402"/>
    <w:rsid w:val="00180AFA"/>
    <w:rsid w:val="00180E07"/>
    <w:rsid w:val="001825A6"/>
    <w:rsid w:val="00184C6A"/>
    <w:rsid w:val="001A355C"/>
    <w:rsid w:val="001D66CB"/>
    <w:rsid w:val="001F5D26"/>
    <w:rsid w:val="00206DEE"/>
    <w:rsid w:val="00221BB9"/>
    <w:rsid w:val="002225AC"/>
    <w:rsid w:val="00225876"/>
    <w:rsid w:val="0023242E"/>
    <w:rsid w:val="0023266B"/>
    <w:rsid w:val="00234F0F"/>
    <w:rsid w:val="00240845"/>
    <w:rsid w:val="00242481"/>
    <w:rsid w:val="00244DAB"/>
    <w:rsid w:val="00261AB8"/>
    <w:rsid w:val="002A5C2F"/>
    <w:rsid w:val="002B223C"/>
    <w:rsid w:val="002C08E9"/>
    <w:rsid w:val="002C6C7E"/>
    <w:rsid w:val="002E68DC"/>
    <w:rsid w:val="0030288E"/>
    <w:rsid w:val="0032308E"/>
    <w:rsid w:val="003340B7"/>
    <w:rsid w:val="00370EE6"/>
    <w:rsid w:val="00371E47"/>
    <w:rsid w:val="00396881"/>
    <w:rsid w:val="003A66B3"/>
    <w:rsid w:val="003C1F5D"/>
    <w:rsid w:val="00422CFB"/>
    <w:rsid w:val="0045335C"/>
    <w:rsid w:val="00491B18"/>
    <w:rsid w:val="004A40BD"/>
    <w:rsid w:val="004B0679"/>
    <w:rsid w:val="004C3D1F"/>
    <w:rsid w:val="004D3990"/>
    <w:rsid w:val="00504813"/>
    <w:rsid w:val="00545934"/>
    <w:rsid w:val="00545D34"/>
    <w:rsid w:val="00552253"/>
    <w:rsid w:val="00595E94"/>
    <w:rsid w:val="005967B1"/>
    <w:rsid w:val="006A3C9D"/>
    <w:rsid w:val="006F0DAE"/>
    <w:rsid w:val="006F2D8C"/>
    <w:rsid w:val="006F3591"/>
    <w:rsid w:val="00700415"/>
    <w:rsid w:val="007416D5"/>
    <w:rsid w:val="007422D2"/>
    <w:rsid w:val="00744663"/>
    <w:rsid w:val="007526C4"/>
    <w:rsid w:val="00790720"/>
    <w:rsid w:val="0079510E"/>
    <w:rsid w:val="007B56AC"/>
    <w:rsid w:val="007E684C"/>
    <w:rsid w:val="007F4969"/>
    <w:rsid w:val="007F65AC"/>
    <w:rsid w:val="0082383D"/>
    <w:rsid w:val="0084225F"/>
    <w:rsid w:val="008423F7"/>
    <w:rsid w:val="00846784"/>
    <w:rsid w:val="0086009D"/>
    <w:rsid w:val="00861A04"/>
    <w:rsid w:val="008B69EC"/>
    <w:rsid w:val="008C028B"/>
    <w:rsid w:val="008C1C0E"/>
    <w:rsid w:val="008C494F"/>
    <w:rsid w:val="008C6A21"/>
    <w:rsid w:val="008D59AE"/>
    <w:rsid w:val="008E016E"/>
    <w:rsid w:val="008F7596"/>
    <w:rsid w:val="009263E6"/>
    <w:rsid w:val="00933C7C"/>
    <w:rsid w:val="00983032"/>
    <w:rsid w:val="00995F0B"/>
    <w:rsid w:val="009A709F"/>
    <w:rsid w:val="009D6F32"/>
    <w:rsid w:val="00A253A5"/>
    <w:rsid w:val="00A34A9E"/>
    <w:rsid w:val="00A40110"/>
    <w:rsid w:val="00A65CBE"/>
    <w:rsid w:val="00A878A6"/>
    <w:rsid w:val="00AB793B"/>
    <w:rsid w:val="00AD113E"/>
    <w:rsid w:val="00AD77ED"/>
    <w:rsid w:val="00B02AAB"/>
    <w:rsid w:val="00B033A4"/>
    <w:rsid w:val="00B0773A"/>
    <w:rsid w:val="00B31146"/>
    <w:rsid w:val="00B41EBC"/>
    <w:rsid w:val="00B56E42"/>
    <w:rsid w:val="00B65510"/>
    <w:rsid w:val="00B8497D"/>
    <w:rsid w:val="00BB67BB"/>
    <w:rsid w:val="00BB695C"/>
    <w:rsid w:val="00BD76B9"/>
    <w:rsid w:val="00BF001C"/>
    <w:rsid w:val="00C0362D"/>
    <w:rsid w:val="00C23554"/>
    <w:rsid w:val="00C364EA"/>
    <w:rsid w:val="00C451A7"/>
    <w:rsid w:val="00C517AC"/>
    <w:rsid w:val="00C56AF2"/>
    <w:rsid w:val="00C56BC7"/>
    <w:rsid w:val="00C71817"/>
    <w:rsid w:val="00CA1D18"/>
    <w:rsid w:val="00CA2CF1"/>
    <w:rsid w:val="00CA47D3"/>
    <w:rsid w:val="00CB036B"/>
    <w:rsid w:val="00CB2F35"/>
    <w:rsid w:val="00CC0CE7"/>
    <w:rsid w:val="00D24BC3"/>
    <w:rsid w:val="00D30B2E"/>
    <w:rsid w:val="00D33711"/>
    <w:rsid w:val="00D3572B"/>
    <w:rsid w:val="00D871DA"/>
    <w:rsid w:val="00DA797F"/>
    <w:rsid w:val="00DB00DC"/>
    <w:rsid w:val="00DB6EA2"/>
    <w:rsid w:val="00DD04A3"/>
    <w:rsid w:val="00DE6802"/>
    <w:rsid w:val="00DE70F6"/>
    <w:rsid w:val="00E30B7E"/>
    <w:rsid w:val="00E376F8"/>
    <w:rsid w:val="00E4211D"/>
    <w:rsid w:val="00E61F11"/>
    <w:rsid w:val="00E65944"/>
    <w:rsid w:val="00E93C72"/>
    <w:rsid w:val="00EA046A"/>
    <w:rsid w:val="00EA1B17"/>
    <w:rsid w:val="00EA2354"/>
    <w:rsid w:val="00EB6041"/>
    <w:rsid w:val="00F1334F"/>
    <w:rsid w:val="00F13ECF"/>
    <w:rsid w:val="00F17224"/>
    <w:rsid w:val="00F251AC"/>
    <w:rsid w:val="00F538F4"/>
    <w:rsid w:val="00F60A39"/>
    <w:rsid w:val="00F802E8"/>
    <w:rsid w:val="00FD1905"/>
    <w:rsid w:val="00FF184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B02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arbontime.bscs.org/sites/default/files/simulations/HES_Simulation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4</cp:revision>
  <cp:lastPrinted>2019-01-01T18:59:00Z</cp:lastPrinted>
  <dcterms:created xsi:type="dcterms:W3CDTF">2019-01-01T18:59:00Z</dcterms:created>
  <dcterms:modified xsi:type="dcterms:W3CDTF">2020-01-12T19:00:00Z</dcterms:modified>
</cp:coreProperties>
</file>